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722" w:rsidRDefault="00C46722" w:rsidP="00392D37">
      <w:pPr>
        <w:pStyle w:val="Subtitle"/>
        <w:spacing w:line="240" w:lineRule="auto"/>
        <w:ind w:left="4956" w:firstLine="708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</w:t>
      </w:r>
    </w:p>
    <w:p w:rsidR="00C46722" w:rsidRPr="00D67709" w:rsidRDefault="00C46722" w:rsidP="00392D37">
      <w:pPr>
        <w:pStyle w:val="Title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 xml:space="preserve">  РОССИЙСКАЯ  ФЕДЕРАЦИЯ</w:t>
      </w:r>
    </w:p>
    <w:p w:rsidR="00C46722" w:rsidRPr="00D67709" w:rsidRDefault="00C46722" w:rsidP="00392D37">
      <w:pPr>
        <w:pStyle w:val="Title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БРЯНСКАЯ ОБЛАСТЬ</w:t>
      </w:r>
    </w:p>
    <w:p w:rsidR="00C46722" w:rsidRPr="00D67709" w:rsidRDefault="00C46722" w:rsidP="00392D37">
      <w:pPr>
        <w:pStyle w:val="Title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МУНИЦИПАЛЬНОЕ ОБРАЗОВАНИЕ «УНЕЧСКИЙ МУНИЦИПАЛЬНЫЙ РАЙОН»</w:t>
      </w:r>
    </w:p>
    <w:p w:rsidR="00C46722" w:rsidRPr="00D67709" w:rsidRDefault="00C46722" w:rsidP="00392D37">
      <w:pPr>
        <w:pStyle w:val="Title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АДМИНИСТРАЦИЯ УНЕЧСКОГО РАЙОНА</w:t>
      </w:r>
    </w:p>
    <w:p w:rsidR="00C46722" w:rsidRPr="00B24C19" w:rsidRDefault="00C46722" w:rsidP="00392D37">
      <w:pPr>
        <w:pStyle w:val="Subtitle"/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B24C19">
        <w:rPr>
          <w:rFonts w:ascii="Times New Roman" w:hAnsi="Times New Roman" w:cs="Times New Roman"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C46722" w:rsidRDefault="00C46722" w:rsidP="00392D37">
      <w:pPr>
        <w:pStyle w:val="Subtitle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площадь Ленина, дом 1, город Унеча, Брянская область, 243300</w:t>
      </w:r>
    </w:p>
    <w:p w:rsidR="00C46722" w:rsidRPr="00284725" w:rsidRDefault="00C46722" w:rsidP="00392D37">
      <w:pPr>
        <w:pStyle w:val="Subtitle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телефон: 8(48351) 2-12-15, 2-38-87, факс: 8(48351) 2-20-92</w:t>
      </w:r>
    </w:p>
    <w:p w:rsidR="00C46722" w:rsidRPr="00392D37" w:rsidRDefault="00C46722" w:rsidP="00392D37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E16950">
        <w:rPr>
          <w:rFonts w:ascii="Times New Roman" w:hAnsi="Times New Roman"/>
          <w:sz w:val="20"/>
          <w:szCs w:val="20"/>
          <w:lang w:val="en-US"/>
        </w:rPr>
        <w:t>e</w:t>
      </w:r>
      <w:r w:rsidRPr="00392D37">
        <w:rPr>
          <w:rFonts w:ascii="Times New Roman" w:hAnsi="Times New Roman"/>
          <w:sz w:val="20"/>
          <w:szCs w:val="20"/>
        </w:rPr>
        <w:t>-</w:t>
      </w:r>
      <w:r w:rsidRPr="00E16950">
        <w:rPr>
          <w:rFonts w:ascii="Times New Roman" w:hAnsi="Times New Roman"/>
          <w:sz w:val="20"/>
          <w:szCs w:val="20"/>
          <w:lang w:val="en-US"/>
        </w:rPr>
        <w:t>mail</w:t>
      </w:r>
      <w:r w:rsidRPr="00392D37">
        <w:rPr>
          <w:rFonts w:ascii="Times New Roman" w:hAnsi="Times New Roman"/>
          <w:sz w:val="20"/>
          <w:szCs w:val="20"/>
        </w:rPr>
        <w:t xml:space="preserve">: </w:t>
      </w:r>
      <w:hyperlink r:id="rId4" w:history="1">
        <w:r w:rsidRPr="00B364D5">
          <w:rPr>
            <w:rStyle w:val="Hyperlink"/>
            <w:rFonts w:ascii="Times New Roman" w:hAnsi="Times New Roman"/>
            <w:sz w:val="20"/>
            <w:szCs w:val="20"/>
            <w:lang w:val="en-US"/>
          </w:rPr>
          <w:t>kumiunecha</w:t>
        </w:r>
        <w:r w:rsidRPr="00392D37">
          <w:rPr>
            <w:rStyle w:val="Hyperlink"/>
            <w:rFonts w:ascii="Times New Roman" w:hAnsi="Times New Roman"/>
            <w:sz w:val="20"/>
            <w:szCs w:val="20"/>
          </w:rPr>
          <w:t>@</w:t>
        </w:r>
        <w:r w:rsidRPr="00B364D5">
          <w:rPr>
            <w:rStyle w:val="Hyperlink"/>
            <w:rFonts w:ascii="Times New Roman" w:hAnsi="Times New Roman"/>
            <w:sz w:val="20"/>
            <w:szCs w:val="20"/>
            <w:lang w:val="en-US"/>
          </w:rPr>
          <w:t>mail</w:t>
        </w:r>
        <w:r w:rsidRPr="00392D37">
          <w:rPr>
            <w:rStyle w:val="Hyperlink"/>
            <w:rFonts w:ascii="Times New Roman" w:hAnsi="Times New Roman"/>
            <w:sz w:val="20"/>
            <w:szCs w:val="20"/>
          </w:rPr>
          <w:t>.</w:t>
        </w:r>
        <w:r w:rsidRPr="00B364D5">
          <w:rPr>
            <w:rStyle w:val="Hyperlink"/>
            <w:rFonts w:ascii="Times New Roman" w:hAnsi="Times New Roman"/>
            <w:sz w:val="20"/>
            <w:szCs w:val="20"/>
            <w:lang w:val="en-US"/>
          </w:rPr>
          <w:t>ru</w:t>
        </w:r>
      </w:hyperlink>
      <w:r w:rsidRPr="00392D37">
        <w:rPr>
          <w:rFonts w:ascii="Times New Roman" w:hAnsi="Times New Roman"/>
          <w:sz w:val="20"/>
          <w:szCs w:val="20"/>
        </w:rPr>
        <w:t xml:space="preserve"> </w:t>
      </w:r>
    </w:p>
    <w:p w:rsidR="00C46722" w:rsidRPr="00337CD2" w:rsidRDefault="00C46722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ОГРН 1023201043282 ИНН 3231001342 КПП 323101001</w:t>
      </w:r>
    </w:p>
    <w:p w:rsidR="00C46722" w:rsidRPr="00337CD2" w:rsidRDefault="00C46722" w:rsidP="00392D37">
      <w:pPr>
        <w:pBdr>
          <w:top w:val="thinThickSmallGap" w:sz="24" w:space="1" w:color="auto"/>
        </w:pBd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C46722" w:rsidRPr="00337CD2" w:rsidRDefault="00C46722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C46722" w:rsidRPr="00255E4F" w:rsidRDefault="00C46722" w:rsidP="00392D3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55E4F">
        <w:rPr>
          <w:rFonts w:ascii="Times New Roman" w:hAnsi="Times New Roman"/>
          <w:b/>
          <w:sz w:val="24"/>
          <w:szCs w:val="24"/>
        </w:rPr>
        <w:t>от 24.01.2019г. № 73</w:t>
      </w:r>
    </w:p>
    <w:p w:rsidR="00C46722" w:rsidRPr="00FC2DBF" w:rsidRDefault="00C46722" w:rsidP="00F85FC1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</w:t>
      </w:r>
    </w:p>
    <w:p w:rsidR="00C46722" w:rsidRDefault="00C46722" w:rsidP="00F85FC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C46722" w:rsidRDefault="00C46722" w:rsidP="00F85FC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</w:p>
    <w:p w:rsidR="00C46722" w:rsidRPr="005916C2" w:rsidRDefault="00C46722" w:rsidP="00F85FC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5916C2">
        <w:rPr>
          <w:rFonts w:ascii="Times New Roman" w:hAnsi="Times New Roman"/>
          <w:b/>
          <w:sz w:val="26"/>
          <w:szCs w:val="26"/>
        </w:rPr>
        <w:t>ИНФОРМАЦИЯ</w:t>
      </w:r>
    </w:p>
    <w:p w:rsidR="00C46722" w:rsidRPr="005916C2" w:rsidRDefault="00C46722" w:rsidP="00F85FC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5916C2">
        <w:rPr>
          <w:rFonts w:ascii="Times New Roman" w:hAnsi="Times New Roman"/>
          <w:b/>
          <w:sz w:val="26"/>
          <w:szCs w:val="26"/>
        </w:rPr>
        <w:t>о  результатах продажи муниципального имущества</w:t>
      </w:r>
    </w:p>
    <w:p w:rsidR="00C46722" w:rsidRPr="005916C2" w:rsidRDefault="00C46722" w:rsidP="00F85FC1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C46722" w:rsidRPr="005916C2" w:rsidRDefault="00C46722" w:rsidP="005916C2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 xml:space="preserve">Аукцион по продаже муниципального имущества с подачей предложений о цене имущества в открытой форме, назначенный продавцом – Комитетом по управлению муниципальным имуществом Унечского района на основании постановления администрации Унечского района от </w:t>
      </w:r>
      <w:r>
        <w:rPr>
          <w:rFonts w:ascii="Times New Roman" w:hAnsi="Times New Roman"/>
          <w:sz w:val="26"/>
          <w:szCs w:val="26"/>
        </w:rPr>
        <w:t>04</w:t>
      </w:r>
      <w:r w:rsidRPr="005916C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12</w:t>
      </w:r>
      <w:r w:rsidRPr="005916C2">
        <w:rPr>
          <w:rFonts w:ascii="Times New Roman" w:hAnsi="Times New Roman"/>
          <w:sz w:val="26"/>
          <w:szCs w:val="26"/>
        </w:rPr>
        <w:t xml:space="preserve">.2018г. № </w:t>
      </w:r>
      <w:r>
        <w:rPr>
          <w:rFonts w:ascii="Times New Roman" w:hAnsi="Times New Roman"/>
          <w:sz w:val="26"/>
          <w:szCs w:val="26"/>
        </w:rPr>
        <w:t>305</w:t>
      </w:r>
      <w:r w:rsidRPr="005916C2">
        <w:rPr>
          <w:rFonts w:ascii="Times New Roman" w:hAnsi="Times New Roman"/>
          <w:sz w:val="26"/>
          <w:szCs w:val="26"/>
        </w:rPr>
        <w:t xml:space="preserve"> на </w:t>
      </w:r>
      <w:r>
        <w:rPr>
          <w:rFonts w:ascii="Times New Roman" w:hAnsi="Times New Roman"/>
          <w:sz w:val="26"/>
          <w:szCs w:val="26"/>
        </w:rPr>
        <w:t xml:space="preserve">             25</w:t>
      </w:r>
      <w:r w:rsidRPr="005916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января</w:t>
      </w:r>
      <w:r w:rsidRPr="005916C2">
        <w:rPr>
          <w:rFonts w:ascii="Times New Roman" w:hAnsi="Times New Roman"/>
          <w:sz w:val="26"/>
          <w:szCs w:val="26"/>
        </w:rPr>
        <w:t xml:space="preserve">  201</w:t>
      </w:r>
      <w:r>
        <w:rPr>
          <w:rFonts w:ascii="Times New Roman" w:hAnsi="Times New Roman"/>
          <w:sz w:val="26"/>
          <w:szCs w:val="26"/>
        </w:rPr>
        <w:t>9</w:t>
      </w:r>
      <w:r w:rsidRPr="005916C2">
        <w:rPr>
          <w:rFonts w:ascii="Times New Roman" w:hAnsi="Times New Roman"/>
          <w:sz w:val="26"/>
          <w:szCs w:val="26"/>
        </w:rPr>
        <w:t xml:space="preserve"> года: </w:t>
      </w:r>
    </w:p>
    <w:p w:rsidR="00C46722" w:rsidRPr="005916C2" w:rsidRDefault="00C46722" w:rsidP="005916C2">
      <w:pPr>
        <w:pStyle w:val="BodyText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Лот № 1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Н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ежилое помещение общей площадью 21,3 кв.м., назначение: нежилое, кадастровый номер 32:27:0160201:295, местоположение: Брянская область, Унечский район, г. Унеча, ул. Октябрьская, д. 3, пом. 1</w:t>
      </w:r>
      <w:r w:rsidRPr="00EB2ECE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 w:rsidRPr="00EB2ECE">
        <w:rPr>
          <w:rFonts w:ascii="Times New Roman" w:hAnsi="Times New Roman" w:cs="Times New Roman"/>
          <w:b w:val="0"/>
          <w:sz w:val="26"/>
          <w:szCs w:val="26"/>
        </w:rPr>
        <w:t xml:space="preserve"> начальная цена продажи – 254 700,0 руб.</w:t>
      </w:r>
      <w:r>
        <w:rPr>
          <w:rFonts w:ascii="Times New Roman" w:hAnsi="Times New Roman" w:cs="Times New Roman"/>
          <w:b w:val="0"/>
          <w:sz w:val="26"/>
          <w:szCs w:val="26"/>
        </w:rPr>
        <w:t>,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>в 10-00 часов по московскому времени;</w:t>
      </w:r>
    </w:p>
    <w:p w:rsidR="00C46722" w:rsidRPr="005916C2" w:rsidRDefault="00C46722" w:rsidP="005916C2">
      <w:pPr>
        <w:pStyle w:val="BodyText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916C2">
        <w:rPr>
          <w:rFonts w:ascii="Times New Roman" w:hAnsi="Times New Roman" w:cs="Times New Roman"/>
          <w:b w:val="0"/>
          <w:sz w:val="26"/>
          <w:szCs w:val="26"/>
        </w:rPr>
        <w:t>Лот № 2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Н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 xml:space="preserve">ежилое помещение общей площадью 21,8 кв.м., назначение: нежилое, кадастровый номер 32:27:0160201:297, местоположение: 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Брянская область, Унечский район, г. Унеча, ул. Октябрьская, д. 3, пом. 3,</w:t>
      </w:r>
      <w:r w:rsidRPr="00EB2ECE">
        <w:rPr>
          <w:rFonts w:ascii="Times New Roman" w:hAnsi="Times New Roman" w:cs="Times New Roman"/>
          <w:b w:val="0"/>
          <w:sz w:val="26"/>
          <w:szCs w:val="26"/>
        </w:rPr>
        <w:t xml:space="preserve"> начальная цена продажи –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326 000,0 руб.,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в 10-30 часов по московскому времени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C46722" w:rsidRDefault="00C46722" w:rsidP="005916C2">
      <w:pPr>
        <w:pStyle w:val="NoSpacing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>Лот № 3</w:t>
      </w:r>
      <w:r>
        <w:rPr>
          <w:rFonts w:ascii="Times New Roman" w:hAnsi="Times New Roman"/>
          <w:sz w:val="26"/>
          <w:szCs w:val="26"/>
        </w:rPr>
        <w:t>.</w:t>
      </w:r>
      <w:r w:rsidRPr="005916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</w:t>
      </w:r>
      <w:r w:rsidRPr="005916C2">
        <w:rPr>
          <w:rFonts w:ascii="Times New Roman" w:hAnsi="Times New Roman"/>
          <w:sz w:val="26"/>
          <w:szCs w:val="26"/>
        </w:rPr>
        <w:t xml:space="preserve">ежилое помещение общей площадью 19,8 кв.м., назначение: нежилое, кадастровый номер 32:27:0160201:316, местоположение: </w:t>
      </w:r>
      <w:r w:rsidRPr="005916C2">
        <w:rPr>
          <w:rFonts w:ascii="Times New Roman" w:hAnsi="Times New Roman"/>
          <w:bCs/>
          <w:sz w:val="26"/>
          <w:szCs w:val="26"/>
        </w:rPr>
        <w:t>Брянская область, Унечский район, г. Унеча, ул. Октябрьская, д. 3, пом. 7,</w:t>
      </w:r>
      <w:r w:rsidRPr="00EB2ECE">
        <w:rPr>
          <w:rFonts w:ascii="Times New Roman" w:hAnsi="Times New Roman"/>
          <w:b/>
          <w:sz w:val="26"/>
          <w:szCs w:val="26"/>
        </w:rPr>
        <w:t xml:space="preserve"> </w:t>
      </w:r>
      <w:r w:rsidRPr="00EB2ECE">
        <w:rPr>
          <w:rFonts w:ascii="Times New Roman" w:hAnsi="Times New Roman"/>
          <w:sz w:val="26"/>
          <w:szCs w:val="26"/>
        </w:rPr>
        <w:t>начальная цена продажи –</w:t>
      </w:r>
      <w:r w:rsidRPr="005916C2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394 700,0 руб., в 11-00 часов по московскому времени,</w:t>
      </w:r>
    </w:p>
    <w:p w:rsidR="00C46722" w:rsidRPr="005916C2" w:rsidRDefault="00C46722" w:rsidP="005916C2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>считать не состоявшимся</w:t>
      </w:r>
      <w:r>
        <w:rPr>
          <w:rFonts w:ascii="Times New Roman" w:hAnsi="Times New Roman"/>
          <w:sz w:val="26"/>
          <w:szCs w:val="26"/>
        </w:rPr>
        <w:t>,</w:t>
      </w:r>
      <w:r w:rsidRPr="005916C2">
        <w:rPr>
          <w:rFonts w:ascii="Times New Roman" w:hAnsi="Times New Roman"/>
          <w:sz w:val="26"/>
          <w:szCs w:val="26"/>
        </w:rPr>
        <w:t xml:space="preserve"> в связи с тем, что не представлена ни од</w:t>
      </w:r>
      <w:r>
        <w:rPr>
          <w:rFonts w:ascii="Times New Roman" w:hAnsi="Times New Roman"/>
          <w:sz w:val="26"/>
          <w:szCs w:val="26"/>
        </w:rPr>
        <w:t>на заявка на участие в аукционе.</w:t>
      </w:r>
      <w:r w:rsidRPr="005916C2">
        <w:rPr>
          <w:rFonts w:ascii="Times New Roman" w:hAnsi="Times New Roman"/>
          <w:sz w:val="26"/>
          <w:szCs w:val="26"/>
        </w:rPr>
        <w:t xml:space="preserve"> </w:t>
      </w:r>
    </w:p>
    <w:p w:rsidR="00C46722" w:rsidRPr="005916C2" w:rsidRDefault="00C46722" w:rsidP="005916C2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 xml:space="preserve">Протокол о признании не состоявшимся аукциона по продаже муниципального имущества, размещен на официальном сайте Российской Федерации в сети Интернет </w:t>
      </w:r>
      <w:hyperlink r:id="rId5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www.torgi.gov.ru</w:t>
        </w:r>
      </w:hyperlink>
      <w:r w:rsidRPr="005916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24</w:t>
      </w:r>
      <w:r w:rsidRPr="0073067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01</w:t>
      </w:r>
      <w:r w:rsidRPr="0073067A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73067A">
        <w:rPr>
          <w:rFonts w:ascii="Times New Roman" w:hAnsi="Times New Roman"/>
          <w:sz w:val="26"/>
          <w:szCs w:val="26"/>
        </w:rPr>
        <w:t>г</w:t>
      </w:r>
      <w:r w:rsidRPr="005916C2">
        <w:rPr>
          <w:rFonts w:ascii="Times New Roman" w:hAnsi="Times New Roman"/>
          <w:sz w:val="26"/>
          <w:szCs w:val="26"/>
        </w:rPr>
        <w:t xml:space="preserve">. и на официальном сайте администрации Унечского района в сети Интернет </w:t>
      </w:r>
      <w:hyperlink r:id="rId6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www</w:t>
        </w:r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unradm</w:t>
        </w:r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</w:hyperlink>
      <w:r w:rsidRPr="005916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24</w:t>
      </w:r>
      <w:r w:rsidRPr="0073067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01</w:t>
      </w:r>
      <w:r w:rsidRPr="0073067A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73067A">
        <w:rPr>
          <w:rFonts w:ascii="Times New Roman" w:hAnsi="Times New Roman"/>
          <w:sz w:val="26"/>
          <w:szCs w:val="26"/>
        </w:rPr>
        <w:t>г.</w:t>
      </w:r>
    </w:p>
    <w:p w:rsidR="00C46722" w:rsidRDefault="00C46722" w:rsidP="009D2F08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E23295">
        <w:rPr>
          <w:rFonts w:ascii="Times New Roman" w:hAnsi="Times New Roman"/>
          <w:sz w:val="26"/>
          <w:szCs w:val="26"/>
        </w:rPr>
        <w:t xml:space="preserve">Информация о проведении аукциона по продаже муниципального имущества была размещена на официальном сайте администрации Унечского района в сети «Интернет»  </w:t>
      </w:r>
      <w:hyperlink r:id="rId7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www</w:t>
        </w:r>
      </w:hyperlink>
      <w:hyperlink r:id="rId8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</w:hyperlink>
      <w:hyperlink r:id="rId9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unradm</w:t>
        </w:r>
      </w:hyperlink>
      <w:hyperlink r:id="rId10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</w:hyperlink>
      <w:hyperlink r:id="rId11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ru</w:t>
        </w:r>
      </w:hyperlink>
      <w:r w:rsidRPr="00E23295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E232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12</w:t>
      </w:r>
      <w:r w:rsidRPr="00E2329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12</w:t>
      </w:r>
      <w:r w:rsidRPr="00E23295">
        <w:rPr>
          <w:rFonts w:ascii="Times New Roman" w:hAnsi="Times New Roman"/>
          <w:sz w:val="26"/>
          <w:szCs w:val="26"/>
        </w:rPr>
        <w:t xml:space="preserve">.2018г.,  на официальном сайте Российской Федерации в сети «Интернет» для размещения информации о проведении 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 w:rsidRPr="00E23295">
        <w:rPr>
          <w:rFonts w:ascii="Times New Roman" w:hAnsi="Times New Roman"/>
          <w:sz w:val="26"/>
          <w:szCs w:val="26"/>
        </w:rPr>
        <w:t xml:space="preserve">торгов </w:t>
      </w:r>
      <w:hyperlink r:id="rId12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  <w:lang w:eastAsia="ar-SA"/>
          </w:rPr>
          <w:t>www.torgi.gov.ru</w:t>
        </w:r>
      </w:hyperlink>
      <w:r w:rsidRPr="00E232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12</w:t>
      </w:r>
      <w:r w:rsidRPr="00E2329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12</w:t>
      </w:r>
      <w:r w:rsidRPr="00E23295">
        <w:rPr>
          <w:rFonts w:ascii="Times New Roman" w:hAnsi="Times New Roman"/>
          <w:sz w:val="26"/>
          <w:szCs w:val="26"/>
        </w:rPr>
        <w:t xml:space="preserve">.2018г. (извещение о проведении торгов </w:t>
      </w:r>
      <w:r>
        <w:rPr>
          <w:rFonts w:ascii="Times New Roman" w:hAnsi="Times New Roman"/>
          <w:sz w:val="26"/>
          <w:szCs w:val="26"/>
        </w:rPr>
        <w:t xml:space="preserve">                                          </w:t>
      </w:r>
      <w:r w:rsidRPr="00E23295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 xml:space="preserve"> 121218</w:t>
      </w:r>
      <w:r w:rsidRPr="00E23295">
        <w:rPr>
          <w:rFonts w:ascii="Times New Roman" w:hAnsi="Times New Roman"/>
          <w:sz w:val="26"/>
          <w:szCs w:val="26"/>
        </w:rPr>
        <w:t>/24186879/01).</w:t>
      </w:r>
    </w:p>
    <w:p w:rsidR="00C46722" w:rsidRDefault="00C46722" w:rsidP="009D2F08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 xml:space="preserve">                                                </w:t>
      </w:r>
    </w:p>
    <w:p w:rsidR="00C46722" w:rsidRPr="005916C2" w:rsidRDefault="00C46722" w:rsidP="005916C2">
      <w:pPr>
        <w:jc w:val="right"/>
        <w:rPr>
          <w:rFonts w:ascii="Times New Roman" w:hAnsi="Times New Roman"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 xml:space="preserve">КУМИ Унечского района    </w:t>
      </w:r>
    </w:p>
    <w:p w:rsidR="00C46722" w:rsidRPr="005916C2" w:rsidRDefault="00C46722" w:rsidP="00F85FC1">
      <w:pPr>
        <w:rPr>
          <w:rFonts w:ascii="Times New Roman" w:hAnsi="Times New Roman"/>
          <w:sz w:val="26"/>
          <w:szCs w:val="26"/>
        </w:rPr>
      </w:pPr>
    </w:p>
    <w:p w:rsidR="00C46722" w:rsidRPr="005916C2" w:rsidRDefault="00C46722" w:rsidP="00F85FC1">
      <w:pPr>
        <w:rPr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 xml:space="preserve">Председатель КУМИ Унечского района                  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5916C2">
        <w:rPr>
          <w:rFonts w:ascii="Times New Roman" w:hAnsi="Times New Roman"/>
          <w:sz w:val="26"/>
          <w:szCs w:val="26"/>
        </w:rPr>
        <w:t xml:space="preserve">                Н.Д. Саянок</w:t>
      </w:r>
    </w:p>
    <w:p w:rsidR="00C46722" w:rsidRDefault="00C46722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C46722" w:rsidRDefault="00C46722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C46722" w:rsidRDefault="00C46722" w:rsidP="00301DCF">
      <w:pPr>
        <w:pStyle w:val="NoSpacing"/>
        <w:rPr>
          <w:rFonts w:ascii="Times New Roman" w:hAnsi="Times New Roman"/>
          <w:i/>
        </w:rPr>
      </w:pPr>
    </w:p>
    <w:p w:rsidR="00C46722" w:rsidRDefault="00C46722" w:rsidP="00301DCF">
      <w:pPr>
        <w:pStyle w:val="NoSpacing"/>
        <w:rPr>
          <w:rFonts w:ascii="Times New Roman" w:hAnsi="Times New Roman"/>
          <w:i/>
        </w:rPr>
      </w:pPr>
    </w:p>
    <w:p w:rsidR="00C46722" w:rsidRDefault="00C46722" w:rsidP="00301DCF">
      <w:pPr>
        <w:pStyle w:val="NoSpacing"/>
        <w:rPr>
          <w:rFonts w:ascii="Times New Roman" w:hAnsi="Times New Roman"/>
          <w:i/>
        </w:rPr>
      </w:pPr>
    </w:p>
    <w:p w:rsidR="00C46722" w:rsidRDefault="00C46722" w:rsidP="00301DCF">
      <w:pPr>
        <w:pStyle w:val="NoSpacing"/>
        <w:rPr>
          <w:rFonts w:ascii="Times New Roman" w:hAnsi="Times New Roman"/>
          <w:i/>
        </w:rPr>
      </w:pPr>
    </w:p>
    <w:p w:rsidR="00C46722" w:rsidRPr="00301DCF" w:rsidRDefault="00C46722" w:rsidP="00301DCF">
      <w:pPr>
        <w:pStyle w:val="NoSpacing"/>
        <w:rPr>
          <w:rFonts w:ascii="Times New Roman" w:hAnsi="Times New Roman"/>
          <w:i/>
        </w:rPr>
      </w:pPr>
      <w:r w:rsidRPr="00301DCF">
        <w:rPr>
          <w:rFonts w:ascii="Times New Roman" w:hAnsi="Times New Roman"/>
          <w:i/>
        </w:rPr>
        <w:t>И.В. Савостьянова</w:t>
      </w:r>
    </w:p>
    <w:p w:rsidR="00C46722" w:rsidRPr="00301DCF" w:rsidRDefault="00C46722" w:rsidP="00301DCF">
      <w:pPr>
        <w:pStyle w:val="NoSpacing"/>
        <w:rPr>
          <w:rFonts w:ascii="Times New Roman" w:hAnsi="Times New Roman"/>
        </w:rPr>
      </w:pPr>
      <w:r w:rsidRPr="00301DCF">
        <w:rPr>
          <w:rFonts w:ascii="Times New Roman" w:hAnsi="Times New Roman"/>
          <w:i/>
        </w:rPr>
        <w:t>(848351) 2-38-87</w:t>
      </w:r>
    </w:p>
    <w:p w:rsidR="00C46722" w:rsidRDefault="00C46722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C46722" w:rsidRDefault="00C46722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C46722" w:rsidSect="007A0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D37"/>
    <w:rsid w:val="000676F1"/>
    <w:rsid w:val="000C6BEA"/>
    <w:rsid w:val="002071F3"/>
    <w:rsid w:val="00255E4F"/>
    <w:rsid w:val="00257216"/>
    <w:rsid w:val="00284725"/>
    <w:rsid w:val="002C30FF"/>
    <w:rsid w:val="00301DCF"/>
    <w:rsid w:val="00337CD2"/>
    <w:rsid w:val="003503BE"/>
    <w:rsid w:val="00362B76"/>
    <w:rsid w:val="00392D37"/>
    <w:rsid w:val="005916C2"/>
    <w:rsid w:val="0073067A"/>
    <w:rsid w:val="007A0C0D"/>
    <w:rsid w:val="00817B8F"/>
    <w:rsid w:val="009A06AF"/>
    <w:rsid w:val="009A2266"/>
    <w:rsid w:val="009D2F08"/>
    <w:rsid w:val="00B24C19"/>
    <w:rsid w:val="00B364D5"/>
    <w:rsid w:val="00B4078B"/>
    <w:rsid w:val="00C46722"/>
    <w:rsid w:val="00C954EA"/>
    <w:rsid w:val="00D67709"/>
    <w:rsid w:val="00DA2F7F"/>
    <w:rsid w:val="00E16950"/>
    <w:rsid w:val="00E23295"/>
    <w:rsid w:val="00EB2ECE"/>
    <w:rsid w:val="00EE41FC"/>
    <w:rsid w:val="00F40DBC"/>
    <w:rsid w:val="00F414FB"/>
    <w:rsid w:val="00F85FC1"/>
    <w:rsid w:val="00FC2DBF"/>
    <w:rsid w:val="00FD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C0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i/>
      <w:i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392D37"/>
    <w:rPr>
      <w:rFonts w:ascii="Arial" w:hAnsi="Arial" w:cs="Arial"/>
      <w:b/>
      <w:bCs/>
      <w:i/>
      <w:i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92D37"/>
    <w:rPr>
      <w:rFonts w:ascii="Arial" w:hAnsi="Arial" w:cs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rsid w:val="00392D37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F85FC1"/>
  </w:style>
  <w:style w:type="paragraph" w:customStyle="1" w:styleId="a">
    <w:name w:val="Знак"/>
    <w:basedOn w:val="Normal"/>
    <w:uiPriority w:val="99"/>
    <w:rsid w:val="005916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5916C2"/>
    <w:pPr>
      <w:spacing w:after="0" w:line="240" w:lineRule="auto"/>
      <w:jc w:val="center"/>
    </w:pPr>
    <w:rPr>
      <w:rFonts w:ascii="Arial" w:hAnsi="Arial" w:cs="Arial"/>
      <w:b/>
      <w:bCs/>
      <w:sz w:val="16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916C2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" TargetMode="External"/><Relationship Id="rId11" Type="http://schemas.openxmlformats.org/officeDocument/2006/relationships/hyperlink" Target="http://www.unradm.ru/" TargetMode="External"/><Relationship Id="rId5" Type="http://schemas.openxmlformats.org/officeDocument/2006/relationships/hyperlink" Target="http://www.torgi.gov.ru/" TargetMode="External"/><Relationship Id="rId10" Type="http://schemas.openxmlformats.org/officeDocument/2006/relationships/hyperlink" Target="http://www.unradm.ru/" TargetMode="External"/><Relationship Id="rId4" Type="http://schemas.openxmlformats.org/officeDocument/2006/relationships/hyperlink" Target="mailto:kumiunecha@mail.ru" TargetMode="External"/><Relationship Id="rId9" Type="http://schemas.openxmlformats.org/officeDocument/2006/relationships/hyperlink" Target="http://www.unradm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152</TotalTime>
  <Pages>2</Pages>
  <Words>464</Words>
  <Characters>2650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Савостьянова И.В.</cp:lastModifiedBy>
  <cp:revision>13</cp:revision>
  <dcterms:created xsi:type="dcterms:W3CDTF">2017-08-14T07:09:00Z</dcterms:created>
  <dcterms:modified xsi:type="dcterms:W3CDTF">2019-01-24T09:37:00Z</dcterms:modified>
</cp:coreProperties>
</file>